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500D1" w:rsidR="009500D1" w:rsidP="009500D1" w:rsidRDefault="009500D1" w14:paraId="0be417d" w14:textId="0be417d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9500D1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9500D1" w:rsidR="009500D1" w:rsidP="009500D1" w:rsidRDefault="009500D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</w:p>
    <w:p w:rsidR="00A47016" w:rsidP="009500D1" w:rsidRDefault="009500D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</w:p>
    <w:p w:rsidRPr="009500D1" w:rsidR="009500D1" w:rsidP="009500D1" w:rsidRDefault="009500D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9500D1" w:rsidR="009500D1" w:rsidP="009500D1" w:rsidRDefault="009500D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FC47AE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St-177</w:t>
      </w:r>
      <w:r w:rsidRPr="009500D1">
        <w:rPr>
          <w:rFonts w:eastAsia="Times New Roman" w:cs="Arial"/>
          <w:bCs/>
          <w:szCs w:val="24"/>
          <w:lang w:eastAsia="hr-HR"/>
        </w:rPr>
        <w:t>/2024-</w:t>
      </w:r>
      <w:r w:rsidR="00FC47AE">
        <w:rPr>
          <w:rFonts w:eastAsia="Times New Roman" w:cs="Arial"/>
          <w:bCs/>
          <w:szCs w:val="24"/>
          <w:lang w:eastAsia="hr-HR"/>
        </w:rPr>
        <w:t>10</w:t>
      </w:r>
    </w:p>
    <w:p w:rsidR="009500D1" w:rsidP="009500D1" w:rsidRDefault="009500D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9500D1" w:rsidR="00A47016" w:rsidP="009500D1" w:rsidRDefault="00A4701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9500D1" w:rsidR="009500D1" w:rsidP="009500D1" w:rsidRDefault="009500D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>Z A P I S N I K</w:t>
      </w:r>
    </w:p>
    <w:p w:rsidRPr="009500D1" w:rsidR="009500D1" w:rsidP="009500D1" w:rsidRDefault="009500D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>Od 18. lipnja 2024.</w:t>
      </w:r>
    </w:p>
    <w:p w:rsidRPr="009500D1" w:rsidR="009500D1" w:rsidP="009500D1" w:rsidRDefault="009500D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9500D1" w:rsidR="009500D1" w:rsidP="009500D1" w:rsidRDefault="009500D1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9500D1" w:rsidR="009500D1" w:rsidP="009500D1" w:rsidRDefault="009500D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30009">
        <w:rPr>
          <w:rFonts w:cs="Arial"/>
          <w:szCs w:val="24"/>
        </w:rPr>
        <w:t>UGOSTITELJSTVO KIVI d.o.o., Tar, Turistička 22, OIB: 45041916493</w:t>
      </w:r>
    </w:p>
    <w:p w:rsidR="00A47016" w:rsidP="009500D1" w:rsidRDefault="00A47016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9500D1" w:rsidR="009500D1" w:rsidP="009500D1" w:rsidRDefault="009500D1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 xml:space="preserve">  </w:t>
      </w:r>
    </w:p>
    <w:p w:rsidRPr="009500D1" w:rsidR="009500D1" w:rsidP="009500D1" w:rsidRDefault="009500D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>OD SUDA NAZOČNI:</w:t>
      </w:r>
    </w:p>
    <w:p w:rsidRPr="009500D1" w:rsidR="009500D1" w:rsidP="009500D1" w:rsidRDefault="009500D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9500D1" w:rsidR="009500D1" w:rsidP="009500D1" w:rsidRDefault="009500D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9500D1" w:rsidP="009500D1" w:rsidRDefault="009500D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500D1" w:rsidR="00A47016" w:rsidP="009500D1" w:rsidRDefault="00A4701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500D1" w:rsidR="009500D1" w:rsidP="009500D1" w:rsidRDefault="009500D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>Početak u 10:00 sati. Ročište je javno.</w:t>
      </w:r>
    </w:p>
    <w:p w:rsidRPr="009500D1" w:rsidR="009500D1" w:rsidP="009500D1" w:rsidRDefault="009500D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A47016" w:rsidR="009500D1" w:rsidP="009500D1" w:rsidRDefault="009500D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47016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A47016" w:rsidR="009500D1" w:rsidP="009500D1" w:rsidRDefault="009500D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47016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A47016" w:rsidR="00A47016">
        <w:rPr>
          <w:rFonts w:eastAsia="Times New Roman" w:cs="Arial"/>
          <w:bCs/>
          <w:szCs w:val="24"/>
          <w:lang w:eastAsia="hr-HR"/>
        </w:rPr>
        <w:t>nitko</w:t>
      </w:r>
    </w:p>
    <w:p w:rsidR="009500D1" w:rsidP="009500D1" w:rsidRDefault="009500D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500D1" w:rsidR="00A47016" w:rsidP="009500D1" w:rsidRDefault="00A4701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500D1" w:rsidR="009500D1" w:rsidP="009500D1" w:rsidRDefault="009500D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sudova </w:t>
      </w:r>
      <w:r w:rsidRPr="007D787E">
        <w:rPr>
          <w:rFonts w:eastAsia="Times New Roman" w:cs="Arial"/>
          <w:bCs/>
          <w:szCs w:val="24"/>
          <w:lang w:eastAsia="hr-HR"/>
        </w:rPr>
        <w:t xml:space="preserve">dana </w:t>
      </w:r>
      <w:r w:rsidRPr="007D787E" w:rsidR="007D787E">
        <w:rPr>
          <w:rFonts w:eastAsia="Times New Roman" w:cs="Arial"/>
          <w:bCs/>
          <w:szCs w:val="24"/>
          <w:lang w:eastAsia="hr-HR"/>
        </w:rPr>
        <w:t>21</w:t>
      </w:r>
      <w:r w:rsidRPr="007D787E">
        <w:rPr>
          <w:rFonts w:eastAsia="Times New Roman" w:cs="Arial"/>
          <w:bCs/>
          <w:szCs w:val="24"/>
          <w:lang w:eastAsia="hr-HR"/>
        </w:rPr>
        <w:t>.5.2024.</w:t>
      </w:r>
    </w:p>
    <w:p w:rsidRPr="009500D1" w:rsidR="009500D1" w:rsidP="009500D1" w:rsidRDefault="009500D1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9500D1" w:rsidP="009500D1" w:rsidRDefault="00A4701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U spis je dostavljen podnesak privremenog upravitelja dužnika, Marine Sluganović, po punomoćniku Dejvidu Kazalcu, odvjetniku iz Poreča. U podnesku se u bitnome navodi da dužnik ima pokretnine koje su najvećim dijelom oštećene, neupotrjebljive i nemaju značajnu imovinsku vrijednost. Najveću vrijednost imovine da čini novac u blagajni u iznosu od 72.736,84 eura, koji je bio položen u sef kod Privredne banke Zagreb d.d., u Poreču, a sef je glasio na ime sada pok. Ive Sluganovića, koji je bio jedini direktor i član društva. Navedeni novčani iznos je predmet raspravljanja ostavinskog postupka. Prema navodu u podnesku dužnik nema druge imovine. Predloženo je odgoditi ročište.</w:t>
      </w:r>
    </w:p>
    <w:p w:rsidR="009500D1" w:rsidP="00A47016" w:rsidRDefault="009500D1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9500D1" w:rsidR="00A47016" w:rsidP="00A47016" w:rsidRDefault="00A47016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9500D1" w:rsidR="009500D1" w:rsidP="009500D1" w:rsidRDefault="009500D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="009500D1" w:rsidP="009500D1" w:rsidRDefault="009500D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>r j e š e nj e</w:t>
      </w:r>
    </w:p>
    <w:p w:rsidRPr="009500D1" w:rsidR="00A47016" w:rsidP="009500D1" w:rsidRDefault="00A4701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9500D1" w:rsidR="009500D1" w:rsidP="009500D1" w:rsidRDefault="009500D1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="00A47016" w:rsidP="00A47016" w:rsidRDefault="00A47016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Novo ročište </w:t>
      </w:r>
      <w:r w:rsidRPr="009500D1">
        <w:rPr>
          <w:rFonts w:eastAsia="Times New Roman" w:cs="Arial"/>
          <w:bCs/>
          <w:szCs w:val="24"/>
          <w:lang w:eastAsia="hr-HR"/>
        </w:rPr>
        <w:t xml:space="preserve">radi </w:t>
      </w:r>
      <w:r>
        <w:rPr>
          <w:rFonts w:eastAsia="Times New Roman" w:cs="Arial"/>
          <w:bCs/>
          <w:szCs w:val="24"/>
          <w:lang w:eastAsia="hr-HR"/>
        </w:rPr>
        <w:t>izjašnjenja o prijedlogu za</w:t>
      </w:r>
      <w:r w:rsidRPr="00A47016">
        <w:rPr>
          <w:rFonts w:eastAsia="Times New Roman" w:cs="Arial"/>
          <w:bCs/>
          <w:szCs w:val="24"/>
          <w:lang w:eastAsia="hr-HR"/>
        </w:rPr>
        <w:t xml:space="preserve"> </w:t>
      </w:r>
      <w:r w:rsidRPr="009500D1">
        <w:rPr>
          <w:rFonts w:eastAsia="Times New Roman" w:cs="Arial"/>
          <w:bCs/>
          <w:szCs w:val="24"/>
          <w:lang w:eastAsia="hr-HR"/>
        </w:rPr>
        <w:t>otvaranje stečajnog postupka nad dužnikom</w:t>
      </w:r>
      <w:r>
        <w:rPr>
          <w:rFonts w:eastAsia="Times New Roman" w:cs="Arial"/>
          <w:bCs/>
          <w:szCs w:val="24"/>
          <w:lang w:eastAsia="hr-HR"/>
        </w:rPr>
        <w:t xml:space="preserve"> i radi </w:t>
      </w:r>
      <w:r w:rsidRPr="009500D1">
        <w:rPr>
          <w:rFonts w:eastAsia="Times New Roman" w:cs="Arial"/>
          <w:bCs/>
          <w:szCs w:val="24"/>
          <w:lang w:eastAsia="hr-HR"/>
        </w:rPr>
        <w:t>utvrđivanja pretpostavki za otvaranje stečajnog postupka nad dužnikom</w:t>
      </w:r>
      <w:r>
        <w:rPr>
          <w:rFonts w:eastAsia="Times New Roman" w:cs="Arial"/>
          <w:bCs/>
          <w:szCs w:val="24"/>
          <w:lang w:eastAsia="hr-HR"/>
        </w:rPr>
        <w:t xml:space="preserve"> zakazuje se za </w:t>
      </w:r>
    </w:p>
    <w:p w:rsidR="00A47016" w:rsidP="00A47016" w:rsidRDefault="00A47016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9500D1" w:rsidP="00A47016" w:rsidRDefault="00A47016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9. srpnja 2024. u 9:15 sati.</w:t>
      </w:r>
    </w:p>
    <w:p w:rsidR="00A47016" w:rsidP="009500D1" w:rsidRDefault="00A4701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500D1" w:rsidR="009500D1" w:rsidP="00A47016" w:rsidRDefault="009500D1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9500D1">
        <w:rPr>
          <w:rFonts w:eastAsia="Times New Roman" w:cs="Arial"/>
          <w:szCs w:val="24"/>
          <w:lang w:eastAsia="hr-HR"/>
        </w:rPr>
        <w:lastRenderedPageBreak/>
        <w:t>Ovaj zapisnik će se ob</w:t>
      </w:r>
      <w:r w:rsidR="00A47016">
        <w:rPr>
          <w:rFonts w:eastAsia="Times New Roman" w:cs="Arial"/>
          <w:szCs w:val="24"/>
          <w:lang w:eastAsia="hr-HR"/>
        </w:rPr>
        <w:t>javiti na e-oglasnoj ploči suda i dostaviti pun. privremenog upravitelja dužnika, Dejvidu Kazalcu, odvjetniku iz Poreča.</w:t>
      </w:r>
      <w:r w:rsidRPr="009500D1">
        <w:rPr>
          <w:rFonts w:eastAsia="Times New Roman" w:cs="Arial"/>
          <w:szCs w:val="24"/>
          <w:lang w:eastAsia="hr-HR"/>
        </w:rPr>
        <w:t xml:space="preserve"> </w:t>
      </w:r>
    </w:p>
    <w:p w:rsidR="009500D1" w:rsidP="00A47016" w:rsidRDefault="009500D1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="00A47016" w:rsidP="00A47016" w:rsidRDefault="00A47016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9500D1" w:rsidR="00A47016" w:rsidP="00A47016" w:rsidRDefault="00A47016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9500D1" w:rsidR="009500D1" w:rsidP="009500D1" w:rsidRDefault="009500D1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9500D1">
        <w:rPr>
          <w:rFonts w:eastAsia="Times New Roman" w:cs="Arial"/>
          <w:szCs w:val="24"/>
          <w:lang w:eastAsia="hr-HR"/>
        </w:rPr>
        <w:t xml:space="preserve">Dovršeno u </w:t>
      </w:r>
      <w:r w:rsidR="00A47016">
        <w:rPr>
          <w:rFonts w:eastAsia="Times New Roman" w:cs="Arial"/>
          <w:szCs w:val="24"/>
          <w:lang w:eastAsia="hr-HR"/>
        </w:rPr>
        <w:t>10</w:t>
      </w:r>
      <w:r w:rsidRPr="009500D1">
        <w:rPr>
          <w:rFonts w:eastAsia="Times New Roman" w:cs="Arial"/>
          <w:szCs w:val="24"/>
          <w:lang w:eastAsia="hr-HR"/>
        </w:rPr>
        <w:t>:</w:t>
      </w:r>
      <w:r w:rsidR="00A47016">
        <w:rPr>
          <w:rFonts w:eastAsia="Times New Roman" w:cs="Arial"/>
          <w:szCs w:val="24"/>
          <w:lang w:eastAsia="hr-HR"/>
        </w:rPr>
        <w:t>15</w:t>
      </w:r>
      <w:r w:rsidRPr="009500D1">
        <w:rPr>
          <w:rFonts w:eastAsia="Times New Roman" w:cs="Arial"/>
          <w:szCs w:val="24"/>
          <w:lang w:eastAsia="hr-HR"/>
        </w:rPr>
        <w:t xml:space="preserve"> sati.</w:t>
      </w:r>
    </w:p>
    <w:p w:rsidR="009500D1" w:rsidP="00A47016" w:rsidRDefault="009500D1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A47016" w:rsidP="00A47016" w:rsidRDefault="00A47016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9500D1" w:rsidR="00A47016" w:rsidP="00A47016" w:rsidRDefault="00A47016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9500D1" w:rsidR="009500D1" w:rsidP="009500D1" w:rsidRDefault="009500D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9500D1" w:rsidR="00A47016" w:rsidP="009500D1" w:rsidRDefault="00A4701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9500D1" w:rsidR="009500D1" w:rsidP="009500D1" w:rsidRDefault="009500D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  <w:t>Za dužnika:</w:t>
      </w:r>
    </w:p>
    <w:p w:rsidR="00A47016" w:rsidP="009500D1" w:rsidRDefault="009500D1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  <w:r w:rsidRPr="009500D1">
        <w:rPr>
          <w:rFonts w:eastAsia="Times New Roman" w:cs="Arial"/>
          <w:bCs/>
          <w:szCs w:val="24"/>
          <w:lang w:eastAsia="hr-HR"/>
        </w:rPr>
        <w:tab/>
      </w:r>
    </w:p>
    <w:p w:rsidRPr="009500D1" w:rsidR="009500D1" w:rsidP="009500D1" w:rsidRDefault="009500D1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ab/>
      </w:r>
    </w:p>
    <w:p w:rsidRPr="009500D1" w:rsidR="009500D1" w:rsidP="009500D1" w:rsidRDefault="009500D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500D1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9500D1">
        <w:rPr>
          <w:rFonts w:eastAsia="Times New Roman" w:cs="Arial"/>
          <w:bCs/>
          <w:szCs w:val="24"/>
          <w:lang w:eastAsia="hr-HR"/>
        </w:rPr>
        <w:tab/>
      </w:r>
    </w:p>
    <w:p w:rsidRPr="009500D1" w:rsidR="009500D1" w:rsidP="009500D1" w:rsidRDefault="009500D1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500D1" w:rsidR="009500D1" w:rsidP="009500D1" w:rsidRDefault="009500D1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500D1" w:rsidR="009500D1" w:rsidP="009500D1" w:rsidRDefault="009500D1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500D1" w:rsidR="009500D1" w:rsidP="009500D1" w:rsidRDefault="009500D1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500D1" w:rsidR="009500D1" w:rsidP="009500D1" w:rsidRDefault="009500D1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500D1" w:rsidR="009500D1" w:rsidP="009500D1" w:rsidRDefault="009500D1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500D1" w:rsidR="009500D1" w:rsidP="009500D1" w:rsidRDefault="009500D1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500D1" w:rsidR="009500D1" w:rsidP="009500D1" w:rsidRDefault="009500D1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500D1" w:rsidR="009500D1" w:rsidP="009500D1" w:rsidRDefault="009500D1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500D1" w:rsidR="009500D1" w:rsidP="009500D1" w:rsidRDefault="009500D1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500D1" w:rsidR="009500D1" w:rsidP="009500D1" w:rsidRDefault="009500D1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500D1" w:rsidR="009500D1" w:rsidP="009500D1" w:rsidRDefault="009500D1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/>
    <w:sectPr w:rsidR="002410FA" w:rsidSect="00A47016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500D1" w:rsidP="009500D1" w:rsidRDefault="009500D1">
      <w:pPr>
        <w:spacing w:after="0" w:line="240" w:lineRule="auto"/>
      </w:pPr>
      <w:r>
        <w:separator/>
      </w:r>
    </w:p>
  </w:endnote>
  <w:endnote w:type="continuationSeparator" w:id="0">
    <w:p w:rsidR="009500D1" w:rsidP="009500D1" w:rsidRDefault="00950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500D1" w:rsidP="009500D1" w:rsidRDefault="009500D1">
      <w:pPr>
        <w:spacing w:after="0" w:line="240" w:lineRule="auto"/>
      </w:pPr>
      <w:r>
        <w:separator/>
      </w:r>
    </w:p>
  </w:footnote>
  <w:footnote w:type="continuationSeparator" w:id="0">
    <w:p w:rsidR="009500D1" w:rsidP="009500D1" w:rsidRDefault="00950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9500D1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21390F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</w:t>
        </w:r>
        <w:r w:rsidR="00FC47AE">
          <w:rPr>
            <w:rFonts w:ascii="Arial" w:hAnsi="Arial" w:cs="Arial"/>
          </w:rPr>
          <w:t xml:space="preserve">  </w:t>
        </w:r>
        <w:r>
          <w:rPr>
            <w:rFonts w:ascii="Arial" w:hAnsi="Arial" w:cs="Arial"/>
          </w:rPr>
          <w:t>St-177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4</w:t>
        </w:r>
        <w:r w:rsidRPr="00967383">
          <w:rPr>
            <w:rFonts w:ascii="Arial" w:hAnsi="Arial" w:cs="Arial"/>
          </w:rPr>
          <w:t>-</w:t>
        </w:r>
        <w:r w:rsidR="00FC47AE">
          <w:rPr>
            <w:rFonts w:ascii="Arial" w:hAnsi="Arial" w:cs="Arial"/>
          </w:rPr>
          <w:t>10</w:t>
        </w:r>
      </w:p>
    </w:sdtContent>
  </w:sdt>
  <w:p w:rsidR="001E6FBA" w:rsidRDefault="0021390F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0D1"/>
    <w:rsid w:val="0021390F"/>
    <w:rsid w:val="002410FA"/>
    <w:rsid w:val="007D787E"/>
    <w:rsid w:val="009500D1"/>
    <w:rsid w:val="00A47016"/>
    <w:rsid w:val="00FC47AE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AAFE4DFD-30AD-43CF-B972-5FD57502170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500D1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9500D1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500D1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500D1"/>
  </w:style>
  <w:style w:type="character" w:styleId="Tekstrezerviranogmjesta">
    <w:name w:val="Placeholder Text"/>
    <w:basedOn w:val="Zadanifontodlomka"/>
    <w:uiPriority w:val="99"/>
    <w:semiHidden/>
    <w:rsid w:val="0021390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390F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21390F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21390F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21390F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18. lipnja 2024.</izvorni_sadrzaj>
    <derivirana_varijabla naziv="DomainObject.StvarniPocetakDatum_1">18. lipnja 2024.</derivirana_varijabla>
  </DomainObject.StvarniPocetakDatum>
  <DomainObject.StvarniZavrsetakDatum>
    <izvorni_sadrzaj>18. lipnja 2024.</izvorni_sadrzaj>
    <derivirana_varijabla naziv="DomainObject.StvarniZavrsetakDatum_1">18. lipnja 2024.</derivirana_varijabla>
  </DomainObject.StvarniZavrsetakDatum>
  <DomainObject.PlaniraniZavrsetakDatum>
    <izvorni_sadrzaj>18. lipnja 2024.</izvorni_sadrzaj>
    <derivirana_varijabla naziv="DomainObject.PlaniraniZavrsetakDatum_1">18. lipnja 2024.</derivirana_varijabla>
  </DomainObject.PlaniraniZavrsetakDatum>
  <DomainObject.PlaniraniPocetakDatum>
    <izvorni_sadrzaj>18. lipnja 2024.</izvorni_sadrzaj>
    <derivirana_varijabla naziv="DomainObject.PlaniraniPocetakDatum_1">18. lipnja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2024.</izvorni_sadrzaj>
    <derivirana_varijabla naziv="DomainObject.Zapisnik.DatumKreiranja_1">18. lipnja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St-177/2024-10</izvorni_sadrzaj>
    <derivirana_varijabla naziv="DomainObject.Zapisnik.Oznaka_1">St-177/2024-10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svibnja 2024.</izvorni_sadrzaj>
    <derivirana_varijabla naziv="DomainObject.Predmet.DatumIzradeOptuznogAkta_1">13. svibnja 2024.</derivirana_varijabla>
  </DomainObject.Predmet.DatumIzradeOptuznogAkta>
  <DomainObject.Predmet.DatumIzradeOptuznogAktaFormated>
    <izvorni_sadrzaj>13.5.2024.</izvorni_sadrzaj>
    <derivirana_varijabla naziv="DomainObject.Predmet.DatumIzradeOptuznogAktaFormated_1">13.5.2024.</derivirana_varijabla>
  </DomainObject.Predmet.DatumIzradeOptuznogAktaFormated>
  <DomainObject.Predmet.DatumOsnivanja>
    <izvorni_sadrzaj>13. svibnja 2024.</izvorni_sadrzaj>
    <derivirana_varijabla naziv="DomainObject.Predmet.DatumOsnivanja_1">13.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svibnja 2024.</izvorni_sadrzaj>
    <derivirana_varijabla naziv="DomainObject.Predmet.DatumPrimitkaOptuznogAkta_1">13. svibnja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St-177/2024</izvorni_sadrzaj>
    <derivirana_varijabla naziv="DomainObject.Predmet.OznakaBroj_1">St-177/2024</derivirana_varijabla>
  </DomainObject.Predmet.OznakaBroj>
  <DomainObject.Predmet.OznakaBrojOptuznogAkta>
    <izvorni_sadrzaj>04-06-24-2160</izvorni_sadrzaj>
    <derivirana_varijabla naziv="DomainObject.Predmet.OznakaBrojOptuznogAkta_1">04-06-24-2160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KIVI d.o.o., Tar</izvorni_sadrzaj>
    <derivirana_varijabla naziv="DomainObject.Predmet.ProtustrankaFormated_1">  UGOSTITELJSTVO KIVI d.o.o., Tar</derivirana_varijabla>
  </DomainObject.Predmet.ProtustrankaFormated>
  <DomainObject.Predmet.ProtustrankaFormatedOIB>
    <izvorni_sadrzaj>  UGOSTITELJSTVO KIVI d.o.o., Tar, OIB 45041916493</izvorni_sadrzaj>
    <derivirana_varijabla naziv="DomainObject.Predmet.ProtustrankaFormatedOIB_1">  UGOSTITELJSTVO KIVI d.o.o., Tar, OIB 45041916493</derivirana_varijabla>
  </DomainObject.Predmet.ProtustrankaFormatedOIB>
  <DomainObject.Predmet.ProtustrankaFormatedWithAdress>
    <izvorni_sadrzaj> UGOSTITELJSTVO KIVI d.o.o., Tar, Turistička 22, 52440 Tar</izvorni_sadrzaj>
    <derivirana_varijabla naziv="DomainObject.Predmet.ProtustrankaFormatedWithAdress_1"> UGOSTITELJSTVO KIVI d.o.o., Tar, Turistička 22, 52440 Tar</derivirana_varijabla>
  </DomainObject.Predmet.ProtustrankaFormatedWithAdress>
  <DomainObject.Predmet.ProtustrankaFormatedWithAdressOIB>
    <izvorni_sadrzaj> UGOSTITELJSTVO KIVI d.o.o., Tar, OIB 45041916493, Turistička 22, 52440 Tar</izvorni_sadrzaj>
    <derivirana_varijabla naziv="DomainObject.Predmet.ProtustrankaFormatedWithAdressOIB_1"> UGOSTITELJSTVO KIVI d.o.o., Tar, OIB 45041916493, Turistička 22, 52440 Tar</derivirana_varijabla>
  </DomainObject.Predmet.ProtustrankaFormatedWithAdressOIB>
  <DomainObject.Predmet.ProtustrankaWithAdress>
    <izvorni_sadrzaj>UGOSTITELJSTVO KIVI d.o.o., Tar Turistička 22, 52440 Tar</izvorni_sadrzaj>
    <derivirana_varijabla naziv="DomainObject.Predmet.ProtustrankaWithAdress_1">UGOSTITELJSTVO KIVI d.o.o., Tar Turistička 22, 52440 Tar</derivirana_varijabla>
  </DomainObject.Predmet.ProtustrankaWithAdress>
  <DomainObject.Predmet.ProtustrankaWithAdressOIB>
    <izvorni_sadrzaj>UGOSTITELJSTVO KIVI d.o.o., Tar, OIB 45041916493, Turistička 22, 52440 Tar</izvorni_sadrzaj>
    <derivirana_varijabla naziv="DomainObject.Predmet.ProtustrankaWithAdressOIB_1">UGOSTITELJSTVO KIVI d.o.o., Tar, OIB 45041916493, Turistička 22, 52440 Tar</derivirana_varijabla>
  </DomainObject.Predmet.ProtustrankaWithAdressOIB>
  <DomainObject.Predmet.ProtustrankaNazivFormated>
    <izvorni_sadrzaj>UGOSTITELJSTVO KIVI d.o.o., Tar</izvorni_sadrzaj>
    <derivirana_varijabla naziv="DomainObject.Predmet.ProtustrankaNazivFormated_1">UGOSTITELJSTVO KIVI d.o.o., Tar</derivirana_varijabla>
  </DomainObject.Predmet.ProtustrankaNazivFormated>
  <DomainObject.Predmet.ProtustrankaNazivFormatedOIB>
    <izvorni_sadrzaj>UGOSTITELJSTVO KIVI d.o.o., Tar, OIB 45041916493</izvorni_sadrzaj>
    <derivirana_varijabla naziv="DomainObject.Predmet.ProtustrankaNazivFormatedOIB_1">UGOSTITELJSTVO KIVI d.o.o., Tar, OIB 45041916493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d.d.; OTP banka dioničko društvo</izvorni_sadrzaj>
    <derivirana_varijabla naziv="DomainObject.Predmet.StrankaFormated_1">  Financijska agencija (FINA); Raiffeisenbank Austria d.d.; OTP banka dioničko društvo</derivirana_varijabla>
  </DomainObject.Predmet.StrankaFormated>
  <DomainObject.Predmet.StrankaFormatedOIB>
    <izvorni_sadrzaj>  Financijska agencija (FINA), OIB 85821130368; Raiffeisenbank Austria d.d., OIB 53056966535; OTP banka dioničko društvo, OIB 52508873833</izvorni_sadrzaj>
    <derivirana_varijabla naziv="DomainObject.Predmet.StrankaFormatedOIB_1">  Financijska agencija (FINA), OIB 85821130368; Raiffeisenbank Austria d.d., OIB 53056966535; OTP banka dioničko društvo, OIB 52508873833</derivirana_varijabla>
  </DomainObject.Predmet.StrankaFormatedOIB>
  <DomainObject.Predmet.StrankaFormatedWithAdress>
    <izvorni_sadrzaj> Financijska agencija (FINA), GIARDINI 5, 52100 Pula; Raiffeisenbank Austria d.d., Magazinska cesta 69, 10000 Zagreb; OTP banka dioničko društvo, Ulica Domovinskog rata 61, 21000 Split</izvorni_sadrzaj>
    <derivirana_varijabla naziv="DomainObject.Predmet.StrankaFormatedWithAdress_1"> Financijska agencija (FINA), GIARDINI 5, 52100 Pula; Raiffeisenbank Austria d.d., Magazinska cesta 69, 10000 Zagreb; OTP banka dioničko društvo, Ulica Domovinskog rata 61, 21000 Split</derivirana_varijabla>
  </DomainObject.Predmet.StrankaFormatedWithAdress>
  <DomainObject.Predmet.StrankaFormatedWithAdressOIB>
    <izvorni_sadrzaj> Financijska agencija (FINA), OIB 85821130368, GIARDINI 5, 52100 Pula; Raiffeisenbank Austria d.d., OIB 53056966535, Magazinska cesta 69, 10000 Zagreb; OTP banka dioničko društvo, OIB 52508873833, Ulica Domovinskog rata 61, 21000 Split</izvorni_sadrzaj>
    <derivirana_varijabla naziv="DomainObject.Predmet.StrankaFormatedWithAdressOIB_1"> Financijska agencija (FINA), OIB 85821130368, GIARDINI 5, 52100 Pula; Raiffeisenbank Austria d.d., OIB 53056966535, Magazinska cesta 69, 10000 Zagreb; OTP banka dioničko društvo, OIB 52508873833, Ulica Domovinskog rata 61, 21000 Split</derivirana_varijabla>
  </DomainObject.Predmet.StrankaFormatedWithAdressOIB>
  <DomainObject.Predmet.StrankaWithAdress>
    <izvorni_sadrzaj>Financijska agencija (FINA) GIARDINI 5,52100 Pula,Raiffeisenbank Austria d.d. Magazinska cesta 69,10000 Zagreb,OTP banka dioničko društvo Ulica Domovinskog rata 61,21000 Split</izvorni_sadrzaj>
    <derivirana_varijabla naziv="DomainObject.Predmet.StrankaWithAdress_1">Financijska agencija (FINA) GIARDINI 5,52100 Pula,Raiffeisenbank Austria d.d. Magazinska cesta 69,10000 Zagreb,OTP banka dioničko društvo Ulica Domovinskog rata 61,21000 Split</derivirana_varijabla>
  </DomainObject.Predmet.StrankaWithAdress>
  <DomainObject.Predmet.StrankaWithAdressOIB>
    <izvorni_sadrzaj>Financijska agencija (FINA), OIB 85821130368, GIARDINI 5,52100 Pula,Raiffeisenbank Austria d.d., OIB 53056966535, Magazinska cesta 69,10000 Zagreb,OTP banka dioničko društvo, OIB 52508873833, Ulica Domovinskog rata 61,21000 Split</izvorni_sadrzaj>
    <derivirana_varijabla naziv="DomainObject.Predmet.StrankaWithAdressOIB_1">Financijska agencija (FINA), OIB 85821130368, GIARDINI 5,52100 Pula,Raiffeisenbank Austria d.d., OIB 53056966535, Magazinska cesta 69,10000 Zagreb,OTP banka dioničko društvo, OIB 52508873833, Ulica Domovinskog rata 61,21000 Split</derivirana_varijabla>
  </DomainObject.Predmet.StrankaWithAdressOIB>
  <DomainObject.Predmet.StrankaNazivFormated>
    <izvorni_sadrzaj>Financijska agencija (FINA),Raiffeisenbank Austria d.d.,OTP banka dioničko društvo</izvorni_sadrzaj>
    <derivirana_varijabla naziv="DomainObject.Predmet.StrankaNazivFormated_1">Financijska agencija (FINA),Raiffeisenbank Austria d.d.,OTP banka dioničko društvo</derivirana_varijabla>
  </DomainObject.Predmet.StrankaNazivFormated>
  <DomainObject.Predmet.StrankaNazivFormatedOIB>
    <izvorni_sadrzaj>Financijska agencija (FINA), OIB 85821130368,Raiffeisenbank Austria d.d., OIB 53056966535,OTP banka dioničko društvo, OIB 52508873833</izvorni_sadrzaj>
    <derivirana_varijabla naziv="DomainObject.Predmet.StrankaNazivFormatedOIB_1">Financijska agencija (FINA), OIB 85821130368,Raiffeisenbank Austria d.d., OIB 53056966535,OTP banka dioničko društvo,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25285.44</izvorni_sadrzaj>
    <derivirana_varijabla naziv="DomainObject.Predmet.TrenutnaVrijednost_1">25285.44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  <item>OTP banka dioničko društvo</item>
    </izvorni_sadrzaj>
    <derivirana_varijabla naziv="DomainObject.Predmet.StrankaListFormated_1">
      <item>Financijska agencija (FINA)</item>
      <item>Raiffeisenbank Austria d.d.</item>
      <item>OTP banka dioničko društvo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  <item>OTP banka dioničko društvo, OIB 52508873833</item>
    </izvorni_sadrzaj>
    <derivirana_varijabla naziv="DomainObject.Predmet.StrankaListFormatedOIB_1">
      <item>Financijska agencija (FINA), OIB 85821130368</item>
      <item>Raiffeisenbank Austria d.d., OIB 53056966535</item>
      <item>OTP banka dioničko društvo, OIB 52508873833</item>
    </derivirana_varijabla>
  </DomainObject.Predmet.StrankaListFormatedOIB>
  <DomainObject.Predmet.StrankaListFormatedWithAdress>
    <izvorni_sadrzaj>
      <item>Financijska agencija (FINA), GIARDINI 5, 52100 Pula</item>
      <item>Raiffeisenbank Austria d.d., Magazinska cesta 69, 10000 Zagreb</item>
      <item>OTP banka dioničko društvo, Ulica Domovinskog rata 61, 21000 Split</item>
    </izvorni_sadrzaj>
    <derivirana_varijabla naziv="DomainObject.Predmet.StrankaListFormatedWithAdress_1">
      <item>Financijska agencija (FINA), GIARDINI 5, 52100 Pula</item>
      <item>Raiffeisenbank Austria d.d., Magazinska cesta 69, 10000 Zagreb</item>
      <item>OTP banka dioničko društvo, Ulica Domovinskog rata 61, 21000 Split</item>
    </derivirana_varijabla>
  </DomainObject.Predmet.StrankaListFormatedWithAdress>
  <DomainObject.Predmet.StrankaListFormatedWithAdressOIB>
    <izvorni_sadrzaj>
      <item>Financijska agencija (FINA), OIB 85821130368, GIARDINI 5, 52100 Pula</item>
      <item>Raiffeisenbank Austria d.d., OIB 53056966535, Magazinska cesta 69, 10000 Zagreb</item>
      <item>OTP banka dioničko društvo, OIB 52508873833, Ulica Domovinskog rata 61, 21000 Split</item>
    </izvorni_sadrzaj>
    <derivirana_varijabla naziv="DomainObject.Predmet.StrankaListFormatedWithAdressOIB_1">
      <item>Financijska agencija (FINA), OIB 85821130368, GIARDINI 5, 52100 Pula</item>
      <item>Raiffeisenbank Austria d.d., OIB 53056966535, Magazinska cesta 69, 10000 Zagreb</item>
      <item>OTP banka dioničko društvo, OIB 52508873833, Ulica Domovinskog rata 61, 21000 Split</item>
    </derivirana_varijabla>
  </DomainObject.Predmet.StrankaListFormatedWithAdressOIB>
  <DomainObject.Predmet.StrankaListNazivFormated>
    <izvorni_sadrzaj>
      <item>Financijska agencija (FINA)</item>
      <item>Raiffeisenbank Austria d.d.</item>
      <item>OTP banka dioničko društvo</item>
    </izvorni_sadrzaj>
    <derivirana_varijabla naziv="DomainObject.Predmet.StrankaListNazivFormated_1">
      <item>Financijska agencija (FINA)</item>
      <item>Raiffeisenbank Austria d.d.</item>
      <item>OTP banka dioničko društvo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  <item>OTP banka dioničko društvo, OIB 52508873833</item>
    </izvorni_sadrzaj>
    <derivirana_varijabla naziv="DomainObject.Predmet.StrankaListNazivFormatedOIB_1">
      <item>Financijska agencija (FINA), OIB 85821130368</item>
      <item>Raiffeisenbank Austria d.d., OIB 53056966535</item>
      <item>OTP banka dioničko društvo, OIB 52508873833</item>
    </derivirana_varijabla>
  </DomainObject.Predmet.StrankaListNazivFormatedOIB>
  <DomainObject.Predmet.ProtuStrankaListFormated>
    <izvorni_sadrzaj>
      <item>UGOSTITELJSTVO KIVI d.o.o., Tar</item>
    </izvorni_sadrzaj>
    <derivirana_varijabla naziv="DomainObject.Predmet.ProtuStrankaListFormated_1">
      <item>UGOSTITELJSTVO KIVI d.o.o., Tar</item>
    </derivirana_varijabla>
  </DomainObject.Predmet.ProtuStrankaListFormated>
  <DomainObject.Predmet.ProtuStrankaListFormatedOIB>
    <izvorni_sadrzaj>
      <item>UGOSTITELJSTVO KIVI d.o.o., Tar, OIB 45041916493</item>
    </izvorni_sadrzaj>
    <derivirana_varijabla naziv="DomainObject.Predmet.ProtuStrankaListFormatedOIB_1">
      <item>UGOSTITELJSTVO KIVI d.o.o., Tar, OIB 45041916493</item>
    </derivirana_varijabla>
  </DomainObject.Predmet.ProtuStrankaListFormatedOIB>
  <DomainObject.Predmet.ProtuStrankaListFormatedWithAdress>
    <izvorni_sadrzaj>
      <item>UGOSTITELJSTVO KIVI d.o.o., Tar, Turistička 22, 52440 Tar</item>
    </izvorni_sadrzaj>
    <derivirana_varijabla naziv="DomainObject.Predmet.ProtuStrankaListFormatedWithAdress_1">
      <item>UGOSTITELJSTVO KIVI d.o.o., Tar, Turistička 22, 52440 Tar</item>
    </derivirana_varijabla>
  </DomainObject.Predmet.ProtuStrankaListFormatedWithAdress>
  <DomainObject.Predmet.ProtuStrankaListFormatedWithAdressOIB>
    <izvorni_sadrzaj>
      <item>UGOSTITELJSTVO KIVI d.o.o., Tar, OIB 45041916493, Turistička 22, 52440 Tar</item>
    </izvorni_sadrzaj>
    <derivirana_varijabla naziv="DomainObject.Predmet.ProtuStrankaListFormatedWithAdressOIB_1">
      <item>UGOSTITELJSTVO KIVI d.o.o., Tar, OIB 45041916493, Turistička 22, 52440 Tar</item>
    </derivirana_varijabla>
  </DomainObject.Predmet.ProtuStrankaListFormatedWithAdressOIB>
  <DomainObject.Predmet.ProtuStrankaListNazivFormated>
    <izvorni_sadrzaj>
      <item>UGOSTITELJSTVO KIVI d.o.o., Tar</item>
    </izvorni_sadrzaj>
    <derivirana_varijabla naziv="DomainObject.Predmet.ProtuStrankaListNazivFormated_1">
      <item>UGOSTITELJSTVO KIVI d.o.o., Tar</item>
    </derivirana_varijabla>
  </DomainObject.Predmet.ProtuStrankaListNazivFormated>
  <DomainObject.Predmet.ProtuStrankaListNazivFormatedOIB>
    <izvorni_sadrzaj>
      <item>UGOSTITELJSTVO KIVI d.o.o., Tar, OIB 45041916493</item>
    </izvorni_sadrzaj>
    <derivirana_varijabla naziv="DomainObject.Predmet.ProtuStrankaListNazivFormatedOIB_1">
      <item>UGOSTITELJSTVO KIVI d.o.o., Tar, OIB 45041916493</item>
    </derivirana_varijabla>
  </DomainObject.Predmet.ProtuStrankaListNazivFormatedOIB>
  <DomainObject.Predmet.OstaliListFormated>
    <izvorni_sadrzaj>
      <item>Ivo Sluganović</item>
      <item>Marina Sluganović</item>
      <item>Dejvid Kazalac</item>
    </izvorni_sadrzaj>
    <derivirana_varijabla naziv="DomainObject.Predmet.OstaliListFormated_1">
      <item>Ivo Sluganović</item>
      <item>Marina Sluganović</item>
      <item>Dejvid Kazalac</item>
    </derivirana_varijabla>
  </DomainObject.Predmet.OstaliListFormated>
  <DomainObject.Predmet.OstaliListFormatedOIB>
    <izvorni_sadrzaj>
      <item>Ivo Sluganović, OIB 34871261451</item>
      <item>Marina Sluganović, OIB 93672554181</item>
      <item>Dejvid Kazalac, OIB 53795413104</item>
    </izvorni_sadrzaj>
    <derivirana_varijabla naziv="DomainObject.Predmet.OstaliListFormatedOIB_1">
      <item>Ivo Sluganović, OIB 34871261451</item>
      <item>Marina Sluganović, OIB 93672554181</item>
      <item>Dejvid Kazalac, OIB 53795413104</item>
    </derivirana_varijabla>
  </DomainObject.Predmet.OstaliListFormatedOIB>
  <DomainObject.Predmet.OstaliListFormatedWithAdress>
    <izvorni_sadrzaj>
      <item>Ivo Sluganović, Riječka 3, 52465 Tar</item>
      <item>Marina Sluganović, Riječka 3, 52465 Tar</item>
      <item>Dejvid Kazalac, Vladimira Nazora 7, 52440 Poreč</item>
    </izvorni_sadrzaj>
    <derivirana_varijabla naziv="DomainObject.Predmet.OstaliListFormatedWithAdress_1">
      <item>Ivo Sluganović, Riječka 3, 52465 Tar</item>
      <item>Marina Sluganović, Riječka 3, 52465 Tar</item>
      <item>Dejvid Kazalac, Vladimira Nazora 7, 52440 Poreč</item>
    </derivirana_varijabla>
  </DomainObject.Predmet.OstaliListFormatedWithAdress>
  <DomainObject.Predmet.OstaliListFormatedWithAdressOIB>
    <izvorni_sadrzaj>
      <item>Ivo Sluganović, OIB 34871261451, Riječka 3, 52465 Tar</item>
      <item>Marina Sluganović, OIB 93672554181, Riječka 3, 52465 Tar</item>
      <item>Dejvid Kazalac, OIB 53795413104, Vladimira Nazora 7, 52440 Poreč</item>
    </izvorni_sadrzaj>
    <derivirana_varijabla naziv="DomainObject.Predmet.OstaliListFormatedWithAdressOIB_1">
      <item>Ivo Sluganović, OIB 34871261451, Riječka 3, 52465 Tar</item>
      <item>Marina Sluganović, OIB 93672554181, Riječka 3, 52465 Tar</item>
      <item>Dejvid Kazalac, OIB 53795413104, Vladimira Nazora 7, 52440 Poreč</item>
    </derivirana_varijabla>
  </DomainObject.Predmet.OstaliListFormatedWithAdressOIB>
  <DomainObject.Predmet.OstaliListNazivFormated>
    <izvorni_sadrzaj>
      <item>Ivo Sluganović</item>
      <item>Marina Sluganović</item>
      <item>Dejvid Kazalac</item>
    </izvorni_sadrzaj>
    <derivirana_varijabla naziv="DomainObject.Predmet.OstaliListNazivFormated_1">
      <item>Ivo Sluganović</item>
      <item>Marina Sluganović</item>
      <item>Dejvid Kazalac</item>
    </derivirana_varijabla>
  </DomainObject.Predmet.OstaliListNazivFormated>
  <DomainObject.Predmet.OstaliListNazivFormatedOIB>
    <izvorni_sadrzaj>
      <item>Ivo Sluganović, OIB 34871261451</item>
      <item>Marina Sluganović, OIB 93672554181</item>
      <item>Dejvid Kazalac, OIB 53795413104</item>
    </izvorni_sadrzaj>
    <derivirana_varijabla naziv="DomainObject.Predmet.OstaliListNazivFormatedOIB_1">
      <item>Ivo Sluganović, OIB 34871261451</item>
      <item>Marina Sluganović, OIB 93672554181</item>
      <item>Dejvid Kazalac, OIB 53795413104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lipnja 2024.</izvorni_sadrzaj>
    <derivirana_varijabla naziv="DomainObject.Datum_1">18. lipnja 2024.</derivirana_varijabla>
  </DomainObject.Datum>
  <DomainObject.PoslovniBrojDokumenta>
    <izvorni_sadrzaj>St-177/2024-10</izvorni_sadrzaj>
    <derivirana_varijabla naziv="DomainObject.PoslovniBrojDokumenta_1">St-177/2024-10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UGOSTITELJSTVO KIVI d.o.o., Tar</izvorni_sadrzaj>
    <derivirana_varijabla naziv="DomainObject.Predmet.ProtustrankaIDrugi_1">UGOSTITELJSTVO KIVI d.o.o., Tar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UGOSTITELJSTVO KIVI d.o.o., Tar, OIB 45041916493, Turistička 22, 52440 Tar</izvorni_sadrzaj>
    <derivirana_varijabla naziv="DomainObject.Predmet.ProtustrankaIDrugiAdressOIB_1">UGOSTITELJSTVO KIVI d.o.o., Tar, OIB 45041916493, Turistička 22, 52440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KIVI d.o.o., Tar</item>
      <item>Financijska agencija (FINA)</item>
      <item>Raiffeisenbank Austria d.d.</item>
      <item>OTP banka dioničko društvo</item>
      <item>Ivo Sluganović</item>
      <item>Marina Sluganović</item>
      <item>Dejvid Kazalac</item>
    </izvorni_sadrzaj>
    <derivirana_varijabla naziv="DomainObject.Predmet.SudioniciListNaziv_1">
      <item>UGOSTITELJSTVO KIVI d.o.o., Tar</item>
      <item>Financijska agencija (FINA)</item>
      <item>Raiffeisenbank Austria d.d.</item>
      <item>OTP banka dioničko društvo</item>
      <item>Ivo Sluganović</item>
      <item>Marina Sluganović</item>
      <item>Dejvid Kazalac</item>
    </derivirana_varijabla>
  </DomainObject.Predmet.SudioniciListNaziv>
  <DomainObject.Predmet.SudioniciListAdressOIB>
    <izvorni_sadrzaj>
      <item>UGOSTITELJSTVO KIVI d.o.o., Tar, OIB 45041916493, Turistička 22,52440 Tar</item>
      <item>Financijska agencija (FINA), OIB 85821130368, GIARDINI 5,52100 Pula</item>
      <item>Raiffeisenbank Austria d.d., OIB 53056966535, Magazinska cesta 69,10000 Zagreb</item>
      <item>OTP banka dioničko društvo, OIB 52508873833, Ulica Domovinskog rata 61,21000 Split</item>
      <item>Ivo Sluganović, OIB 34871261451, Riječka 3,52465 Tar</item>
      <item>Marina Sluganović, OIB 93672554181, Riječka 3,52465 Tar</item>
      <item>Dejvid Kazalac, OIB 53795413104, Vladimira Nazora 7,52440 Poreč</item>
    </izvorni_sadrzaj>
    <derivirana_varijabla naziv="DomainObject.Predmet.SudioniciListAdressOIB_1">
      <item>UGOSTITELJSTVO KIVI d.o.o., Tar, OIB 45041916493, Turistička 22,52440 Tar</item>
      <item>Financijska agencija (FINA), OIB 85821130368, GIARDINI 5,52100 Pula</item>
      <item>Raiffeisenbank Austria d.d., OIB 53056966535, Magazinska cesta 69,10000 Zagreb</item>
      <item>OTP banka dioničko društvo, OIB 52508873833, Ulica Domovinskog rata 61,21000 Split</item>
      <item>Ivo Sluganović, OIB 34871261451, Riječka 3,52465 Tar</item>
      <item>Marina Sluganović, OIB 93672554181, Riječka 3,52465 Tar</item>
      <item>Dejvid Kazalac, OIB 53795413104, Vladimira Nazora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45041916493</item>
      <item>, OIB 85821130368</item>
      <item>, OIB 53056966535</item>
      <item>, OIB 52508873833</item>
      <item>, OIB 34871261451</item>
      <item>, OIB 93672554181</item>
      <item>, OIB 53795413104</item>
    </izvorni_sadrzaj>
    <derivirana_varijabla naziv="DomainObject.Predmet.SudioniciListNazivOIB_1">
      <item>, OIB 45041916493</item>
      <item>, OIB 85821130368</item>
      <item>, OIB 53056966535</item>
      <item>, OIB 52508873833</item>
      <item>, OIB 34871261451</item>
      <item>, OIB 93672554181</item>
      <item>, OIB 53795413104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2024.</izvorni_sadrzaj>
    <derivirana_varijabla naziv="DomainObject.Predmet.DatumPocetkaProcesa_1">13. svibnja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265</properties:Words>
  <properties:Characters>1486</properties:Characters>
  <properties:Lines>76</properties:Lines>
  <properties:Paragraphs>27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2024-05-16T10:14:00Z</dcterms:created>
  <dc:creator>Jasmina Matika</dc:creator>
  <dc:description/>
  <cp:keywords/>
  <cp:lastModifiedBy>Jasmina Matika</cp:lastModifiedBy>
  <dcterms:modified xmlns:xsi="http://www.w3.org/2001/XMLSchema-instance" xsi:type="dcterms:W3CDTF">2024-06-18T08:15:00Z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St-177/2024-10 / Zapisnik - Ročište radi rasprave o uvjetima za otvaranje steč. post. (St-177-24 -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